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357A47">
        <w:trPr>
          <w:trHeight w:val="156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1C44B138" w:rsidR="004E4ED0" w:rsidRPr="002F3BE0" w:rsidRDefault="00933B5A" w:rsidP="00C26CDB">
            <w:pPr>
              <w:rPr>
                <w:b/>
                <w:bCs w:val="0"/>
              </w:rPr>
            </w:pPr>
            <w:r w:rsidRPr="00933B5A">
              <w:rPr>
                <w:b/>
                <w:bCs w:val="0"/>
              </w:rPr>
              <w:t xml:space="preserve">15319-2026 – LWL </w:t>
            </w:r>
            <w:proofErr w:type="spellStart"/>
            <w:r w:rsidRPr="00933B5A">
              <w:rPr>
                <w:b/>
                <w:bCs w:val="0"/>
              </w:rPr>
              <w:t>dark</w:t>
            </w:r>
            <w:proofErr w:type="spellEnd"/>
            <w:r w:rsidRPr="00933B5A">
              <w:rPr>
                <w:b/>
                <w:bCs w:val="0"/>
              </w:rPr>
              <w:t xml:space="preserve"> </w:t>
            </w:r>
            <w:proofErr w:type="spellStart"/>
            <w:r w:rsidRPr="00933B5A">
              <w:rPr>
                <w:b/>
                <w:bCs w:val="0"/>
              </w:rPr>
              <w:t>fibre</w:t>
            </w:r>
            <w:proofErr w:type="spellEnd"/>
            <w:r w:rsidRPr="00933B5A">
              <w:rPr>
                <w:b/>
                <w:bCs w:val="0"/>
              </w:rPr>
              <w:t xml:space="preserve"> Datenanbindung Spinnereistr. 7</w:t>
            </w:r>
          </w:p>
        </w:tc>
      </w:tr>
      <w:tr w:rsidR="004E4ED0" w14:paraId="57390B2D" w14:textId="77777777" w:rsidTr="00357A47">
        <w:trPr>
          <w:trHeight w:val="334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357A47">
      <w:pPr>
        <w:pStyle w:val="Titel"/>
        <w:spacing w:before="120" w:after="240" w:line="240" w:lineRule="auto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357A47">
      <w:pPr>
        <w:pStyle w:val="berschrift2"/>
        <w:spacing w:before="240" w:line="240" w:lineRule="auto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3799"/>
        <w:gridCol w:w="999"/>
        <w:gridCol w:w="1830"/>
        <w:gridCol w:w="1810"/>
      </w:tblGrid>
      <w:tr w:rsidR="00C336B6" w:rsidRPr="00864BA7" w14:paraId="5AF1BF48" w14:textId="77777777" w:rsidTr="00357A47">
        <w:tc>
          <w:tcPr>
            <w:tcW w:w="766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799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99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30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0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357A47">
        <w:trPr>
          <w:trHeight w:val="397"/>
        </w:trPr>
        <w:tc>
          <w:tcPr>
            <w:tcW w:w="766" w:type="dxa"/>
            <w:vAlign w:val="center"/>
          </w:tcPr>
          <w:p w14:paraId="07441011" w14:textId="2AC77175" w:rsidR="00C336B6" w:rsidRPr="00864BA7" w:rsidRDefault="00E47E60" w:rsidP="00A914EB">
            <w:r>
              <w:t>01</w:t>
            </w:r>
          </w:p>
        </w:tc>
        <w:tc>
          <w:tcPr>
            <w:tcW w:w="3799" w:type="dxa"/>
            <w:vAlign w:val="center"/>
          </w:tcPr>
          <w:p w14:paraId="592906A9" w14:textId="12B05030" w:rsidR="00C336B6" w:rsidRPr="00864BA7" w:rsidRDefault="00E47E60" w:rsidP="00E47E60">
            <w:r>
              <w:t>E</w:t>
            </w:r>
            <w:r w:rsidRPr="00E47E60">
              <w:t>inmaligen Bereitstellungsaufwände zur Herstellung der Datenanbindung</w:t>
            </w:r>
            <w:r>
              <w:t xml:space="preserve"> mit </w:t>
            </w:r>
            <w:r w:rsidRPr="00E47E60">
              <w:t>2 LWL dark fibre Fasern</w:t>
            </w:r>
            <w:r>
              <w:t xml:space="preserve"> vom</w:t>
            </w:r>
            <w:r w:rsidRPr="00E47E60">
              <w:t xml:space="preserve"> Augustusplatz </w:t>
            </w:r>
            <w:r>
              <w:t xml:space="preserve">bis </w:t>
            </w:r>
            <w:r w:rsidRPr="00E47E60">
              <w:t>Spinnereistraße 7</w:t>
            </w:r>
          </w:p>
        </w:tc>
        <w:tc>
          <w:tcPr>
            <w:tcW w:w="999" w:type="dxa"/>
            <w:vAlign w:val="center"/>
          </w:tcPr>
          <w:p w14:paraId="15F15ADD" w14:textId="67142708" w:rsidR="00C336B6" w:rsidRPr="00864BA7" w:rsidRDefault="00E47E60" w:rsidP="00E47E60">
            <w:pPr>
              <w:jc w:val="center"/>
            </w:pPr>
            <w:r>
              <w:t>1 Pauschal</w:t>
            </w:r>
          </w:p>
        </w:tc>
        <w:tc>
          <w:tcPr>
            <w:tcW w:w="1830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10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346C8299" w14:textId="77777777" w:rsidTr="00357A47">
        <w:trPr>
          <w:trHeight w:val="397"/>
        </w:trPr>
        <w:tc>
          <w:tcPr>
            <w:tcW w:w="766" w:type="dxa"/>
            <w:vAlign w:val="center"/>
          </w:tcPr>
          <w:p w14:paraId="2A70B9D7" w14:textId="6FCC054B" w:rsidR="00C336B6" w:rsidRPr="00864BA7" w:rsidRDefault="00E47E60" w:rsidP="00A914EB">
            <w:r>
              <w:t>02</w:t>
            </w:r>
          </w:p>
        </w:tc>
        <w:tc>
          <w:tcPr>
            <w:tcW w:w="3799" w:type="dxa"/>
            <w:vAlign w:val="center"/>
          </w:tcPr>
          <w:p w14:paraId="2DC0926F" w14:textId="6E392597" w:rsidR="00C336B6" w:rsidRDefault="00E47E60" w:rsidP="00A914EB">
            <w:r>
              <w:t xml:space="preserve">Laufende Bereitstellung der </w:t>
            </w:r>
            <w:r w:rsidRPr="00E47E60">
              <w:t>2 LWL dark fibre Fasern</w:t>
            </w:r>
            <w:r>
              <w:t xml:space="preserve"> von</w:t>
            </w:r>
            <w:r w:rsidRPr="00E47E60">
              <w:t xml:space="preserve"> Augustusplatz </w:t>
            </w:r>
            <w:r>
              <w:t xml:space="preserve">bis </w:t>
            </w:r>
            <w:r w:rsidRPr="00E47E60">
              <w:t>Spinnereistraße 7</w:t>
            </w:r>
          </w:p>
          <w:p w14:paraId="41962D05" w14:textId="705B1CED" w:rsidR="00E47E60" w:rsidRPr="00864BA7" w:rsidRDefault="00E47E60" w:rsidP="00A914EB">
            <w:r>
              <w:t>(99,5% mittlere Verfügbarkeit)</w:t>
            </w:r>
          </w:p>
        </w:tc>
        <w:tc>
          <w:tcPr>
            <w:tcW w:w="999" w:type="dxa"/>
            <w:vAlign w:val="center"/>
          </w:tcPr>
          <w:p w14:paraId="3949F055" w14:textId="62FE3475" w:rsidR="00C336B6" w:rsidRPr="00864BA7" w:rsidRDefault="00E47E60" w:rsidP="00E47E60">
            <w:pPr>
              <w:jc w:val="center"/>
            </w:pPr>
            <w:r>
              <w:t>60 Monate</w:t>
            </w:r>
          </w:p>
        </w:tc>
        <w:tc>
          <w:tcPr>
            <w:tcW w:w="1830" w:type="dxa"/>
            <w:vAlign w:val="center"/>
          </w:tcPr>
          <w:p w14:paraId="6495CCB6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10" w:type="dxa"/>
            <w:vAlign w:val="center"/>
          </w:tcPr>
          <w:p w14:paraId="61DB482B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357A47" w:rsidRPr="00864BA7" w14:paraId="2CDFEC98" w14:textId="77777777" w:rsidTr="00865E21">
        <w:trPr>
          <w:trHeight w:val="397"/>
        </w:trPr>
        <w:tc>
          <w:tcPr>
            <w:tcW w:w="9204" w:type="dxa"/>
            <w:gridSpan w:val="5"/>
            <w:vAlign w:val="center"/>
          </w:tcPr>
          <w:p w14:paraId="08B54335" w14:textId="50A1E82C" w:rsidR="00357A47" w:rsidRPr="005C010B" w:rsidRDefault="00357A47" w:rsidP="00A914EB">
            <w:pPr>
              <w:rPr>
                <w:b/>
                <w:bCs w:val="0"/>
              </w:rPr>
            </w:pPr>
            <w:r w:rsidRPr="005C010B">
              <w:rPr>
                <w:b/>
                <w:bCs w:val="0"/>
                <w:color w:val="0070C0"/>
              </w:rPr>
              <w:t>Die Bereitstellung der</w:t>
            </w:r>
            <w:r w:rsidR="005C010B">
              <w:rPr>
                <w:b/>
                <w:bCs w:val="0"/>
                <w:color w:val="0070C0"/>
              </w:rPr>
              <w:t xml:space="preserve"> Datenanbindung</w:t>
            </w:r>
            <w:r w:rsidRPr="005C010B">
              <w:rPr>
                <w:b/>
                <w:bCs w:val="0"/>
                <w:color w:val="0070C0"/>
              </w:rPr>
              <w:t xml:space="preserve"> </w:t>
            </w:r>
            <w:r w:rsidR="005C010B" w:rsidRPr="005C010B">
              <w:rPr>
                <w:b/>
                <w:bCs w:val="0"/>
                <w:color w:val="0070C0"/>
              </w:rPr>
              <w:t>bis</w:t>
            </w:r>
            <w:r w:rsidR="005C010B">
              <w:rPr>
                <w:b/>
                <w:bCs w:val="0"/>
                <w:color w:val="0070C0"/>
              </w:rPr>
              <w:t xml:space="preserve"> spätestens</w:t>
            </w:r>
            <w:r w:rsidR="005C010B" w:rsidRPr="005C010B">
              <w:rPr>
                <w:b/>
                <w:bCs w:val="0"/>
                <w:color w:val="0070C0"/>
              </w:rPr>
              <w:t xml:space="preserve"> zum 01.09.2026 wird </w:t>
            </w:r>
            <w:r w:rsidRPr="005C010B">
              <w:rPr>
                <w:b/>
                <w:bCs w:val="0"/>
                <w:color w:val="0070C0"/>
              </w:rPr>
              <w:t>zugesichert</w:t>
            </w:r>
            <w:r w:rsidR="005C010B">
              <w:rPr>
                <w:b/>
                <w:bCs w:val="0"/>
                <w:color w:val="0070C0"/>
              </w:rPr>
              <w:t>, wenn die</w:t>
            </w:r>
            <w:r w:rsidRPr="005C010B">
              <w:rPr>
                <w:b/>
                <w:bCs w:val="0"/>
                <w:color w:val="0070C0"/>
              </w:rPr>
              <w:t xml:space="preserve"> Auftrags</w:t>
            </w:r>
            <w:r w:rsidR="00D55294" w:rsidRPr="005C010B">
              <w:rPr>
                <w:b/>
                <w:bCs w:val="0"/>
                <w:color w:val="0070C0"/>
              </w:rPr>
              <w:t>erteilung</w:t>
            </w:r>
            <w:r w:rsidRPr="005C010B">
              <w:rPr>
                <w:b/>
                <w:bCs w:val="0"/>
                <w:color w:val="0070C0"/>
              </w:rPr>
              <w:t xml:space="preserve"> bis zum 07.08.2026</w:t>
            </w:r>
            <w:r w:rsidR="005C010B">
              <w:rPr>
                <w:b/>
                <w:bCs w:val="0"/>
                <w:color w:val="0070C0"/>
              </w:rPr>
              <w:t xml:space="preserve"> erfolgt</w:t>
            </w:r>
            <w:r w:rsidRPr="005C010B">
              <w:rPr>
                <w:b/>
                <w:bCs w:val="0"/>
                <w:color w:val="0070C0"/>
              </w:rPr>
              <w:t>.</w:t>
            </w:r>
          </w:p>
        </w:tc>
      </w:tr>
      <w:tr w:rsidR="00C336B6" w:rsidRPr="00864BA7" w14:paraId="4BA21D67" w14:textId="77777777" w:rsidTr="00357A47">
        <w:trPr>
          <w:trHeight w:val="397"/>
        </w:trPr>
        <w:tc>
          <w:tcPr>
            <w:tcW w:w="7394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0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357A47">
        <w:trPr>
          <w:trHeight w:val="397"/>
        </w:trPr>
        <w:tc>
          <w:tcPr>
            <w:tcW w:w="7394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0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357A47">
        <w:trPr>
          <w:trHeight w:val="397"/>
        </w:trPr>
        <w:tc>
          <w:tcPr>
            <w:tcW w:w="7394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0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7F8580DD" w14:textId="377B5191" w:rsidR="00C336B6" w:rsidRDefault="00C336B6" w:rsidP="00A914EB">
      <w:r>
        <w:t>Zahlungsfrist 30 Tage netto.</w:t>
      </w:r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D83284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D8328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D8328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D83284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D83284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D83284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D83284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D83284">
                            <w:fldChar w:fldCharType="begin"/>
                          </w:r>
                          <w:r w:rsidR="00D83284">
                            <w:instrText>NUMPAGES  \* Arabic  \* MERGEFORMAT</w:instrText>
                          </w:r>
                          <w:r w:rsidR="00D83284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D83284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D83284">
                            <w:fldChar w:fldCharType="begin"/>
                          </w:r>
                          <w:r w:rsidR="00D83284">
                            <w:instrText>NUMPAGES  \* Arabic  \* MERGEFORMAT</w:instrText>
                          </w:r>
                          <w:r w:rsidR="00D83284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D83284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D83284">
                            <w:fldChar w:fldCharType="begin"/>
                          </w:r>
                          <w:r w:rsidR="00D83284">
                            <w:instrText>NUMPAGES  \* Arabic  \* MERGEFORMAT</w:instrText>
                          </w:r>
                          <w:r w:rsidR="00D83284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D83284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2F3BE0">
                      <w:fldChar w:fldCharType="begin"/>
                    </w:r>
                    <w:r w:rsidR="002F3BE0">
                      <w:instrText>NUMPAGES  \* Arabic  \* MERGEFORMAT</w:instrText>
                    </w:r>
                    <w:r w:rsidR="002F3BE0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2F3BE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1QD9E2JWfk810E25eCoN66uOfPu623NrGTqiLMWjo2QnXht5yAVpyQUOIXSw3YSRT1+/IHxZSzd1xxn5FOdeA==" w:salt="w2yCIn5O8eYYRc5UdZ6ZVg=="/>
  <w:defaultTabStop w:val="708"/>
  <w:hyphenationZone w:val="425"/>
  <w:doNotHyphenateCaps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64423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93EA2"/>
    <w:rsid w:val="002A53DE"/>
    <w:rsid w:val="002F3BE0"/>
    <w:rsid w:val="00311A69"/>
    <w:rsid w:val="00347CEA"/>
    <w:rsid w:val="0035314A"/>
    <w:rsid w:val="00357A47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10B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2CBD"/>
    <w:rsid w:val="006D5221"/>
    <w:rsid w:val="006F435A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26622"/>
    <w:rsid w:val="00933B5A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276A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177A2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41B"/>
    <w:rsid w:val="00CC4630"/>
    <w:rsid w:val="00CD5F47"/>
    <w:rsid w:val="00CF583C"/>
    <w:rsid w:val="00CF60BE"/>
    <w:rsid w:val="00D12CFC"/>
    <w:rsid w:val="00D3489E"/>
    <w:rsid w:val="00D55294"/>
    <w:rsid w:val="00D7393C"/>
    <w:rsid w:val="00D83284"/>
    <w:rsid w:val="00D853A1"/>
    <w:rsid w:val="00D919CC"/>
    <w:rsid w:val="00D961CF"/>
    <w:rsid w:val="00DA3F88"/>
    <w:rsid w:val="00DD6C87"/>
    <w:rsid w:val="00E114C4"/>
    <w:rsid w:val="00E35B2D"/>
    <w:rsid w:val="00E37377"/>
    <w:rsid w:val="00E47E60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  <w:rsid w:val="00FF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6D2CBD"/>
    <w:rsid w:val="008124FB"/>
    <w:rsid w:val="00926622"/>
    <w:rsid w:val="00A13152"/>
    <w:rsid w:val="00A20148"/>
    <w:rsid w:val="00C177A2"/>
    <w:rsid w:val="00D919CC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805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 – Stand 03/2025</vt:lpstr>
    </vt:vector>
  </TitlesOfParts>
  <Company>Universität Leipzig</Company>
  <LinksUpToDate>false</LinksUpToDate>
  <CharactersWithSpaces>5869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17</cp:revision>
  <cp:lastPrinted>2003-01-22T14:27:00Z</cp:lastPrinted>
  <dcterms:created xsi:type="dcterms:W3CDTF">2025-03-13T08:40:00Z</dcterms:created>
  <dcterms:modified xsi:type="dcterms:W3CDTF">2026-07-13T13:35:00Z</dcterms:modified>
</cp:coreProperties>
</file>